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6714" w14:textId="77777777" w:rsidR="00625500" w:rsidRPr="00FA21BE" w:rsidRDefault="00625500" w:rsidP="0062550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CAPRAS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009A490E" w14:textId="77777777" w:rsidR="00625500" w:rsidRDefault="00625500" w:rsidP="0062550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9F148F2" w14:textId="77777777" w:rsidR="00625500" w:rsidRDefault="00625500" w:rsidP="0062550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88841DB" w14:textId="77777777" w:rsidR="00625500" w:rsidRDefault="00625500" w:rsidP="0062550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Westminster into</w:t>
      </w:r>
    </w:p>
    <w:p w14:paraId="1E5360FA" w14:textId="77777777" w:rsidR="00625500" w:rsidRDefault="00625500" w:rsidP="0062550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held by John Philpot(q.v.).</w:t>
      </w:r>
    </w:p>
    <w:p w14:paraId="7FBC1861" w14:textId="77777777" w:rsidR="00625500" w:rsidRDefault="00625500" w:rsidP="0062550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E003EF7" w14:textId="77777777" w:rsidR="00625500" w:rsidRDefault="00625500" w:rsidP="0062550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pp.122-3)</w:t>
      </w:r>
    </w:p>
    <w:p w14:paraId="1A7C8225" w14:textId="77777777" w:rsidR="00625500" w:rsidRDefault="00625500" w:rsidP="00625500">
      <w:pPr>
        <w:pStyle w:val="NoSpacing"/>
        <w:rPr>
          <w:rFonts w:eastAsia="Times New Roman" w:cs="Times New Roman"/>
          <w:szCs w:val="24"/>
        </w:rPr>
      </w:pPr>
    </w:p>
    <w:p w14:paraId="35997506" w14:textId="77777777" w:rsidR="00625500" w:rsidRDefault="00625500" w:rsidP="00625500">
      <w:pPr>
        <w:pStyle w:val="NoSpacing"/>
        <w:rPr>
          <w:rFonts w:eastAsia="Times New Roman" w:cs="Times New Roman"/>
          <w:szCs w:val="24"/>
        </w:rPr>
      </w:pPr>
    </w:p>
    <w:p w14:paraId="5B2B27C4" w14:textId="77777777" w:rsidR="00625500" w:rsidRDefault="00625500" w:rsidP="0062550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September 2023</w:t>
      </w:r>
    </w:p>
    <w:p w14:paraId="674A04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10ADC" w14:textId="77777777" w:rsidR="00625500" w:rsidRDefault="00625500" w:rsidP="009139A6">
      <w:r>
        <w:separator/>
      </w:r>
    </w:p>
  </w:endnote>
  <w:endnote w:type="continuationSeparator" w:id="0">
    <w:p w14:paraId="7641DADE" w14:textId="77777777" w:rsidR="00625500" w:rsidRDefault="006255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72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5DC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16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B202E" w14:textId="77777777" w:rsidR="00625500" w:rsidRDefault="00625500" w:rsidP="009139A6">
      <w:r>
        <w:separator/>
      </w:r>
    </w:p>
  </w:footnote>
  <w:footnote w:type="continuationSeparator" w:id="0">
    <w:p w14:paraId="014DA2AC" w14:textId="77777777" w:rsidR="00625500" w:rsidRDefault="006255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26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56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02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500"/>
    <w:rsid w:val="000666E0"/>
    <w:rsid w:val="002510B7"/>
    <w:rsid w:val="005C130B"/>
    <w:rsid w:val="0062550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CD954"/>
  <w15:chartTrackingRefBased/>
  <w15:docId w15:val="{84B52460-CEA1-4281-BB28-F0247378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2023-09-19T20:23:00Z</dcterms:created>
  <dcterms:modified xsi:type="dcterms:W3CDTF">2023-09-19T20:23:00Z</dcterms:modified>
</cp:coreProperties>
</file>